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7D" w:rsidRPr="00124A25" w:rsidRDefault="004E077D" w:rsidP="00A26B1C">
      <w:pPr>
        <w:spacing w:after="0"/>
        <w:jc w:val="right"/>
        <w:rPr>
          <w:rFonts w:ascii="Times New Roman" w:hAnsi="Times New Roman"/>
          <w:b/>
          <w:sz w:val="20"/>
          <w:szCs w:val="20"/>
          <w:lang w:val="uk-UA"/>
        </w:rPr>
      </w:pPr>
      <w:bookmarkStart w:id="0" w:name="_GoBack"/>
      <w:bookmarkEnd w:id="0"/>
      <w:r w:rsidRPr="00124A25">
        <w:rPr>
          <w:rFonts w:ascii="Times New Roman" w:hAnsi="Times New Roman"/>
          <w:b/>
          <w:sz w:val="20"/>
          <w:szCs w:val="20"/>
          <w:lang w:val="uk-UA"/>
        </w:rPr>
        <w:t>Додаток</w:t>
      </w:r>
    </w:p>
    <w:p w:rsidR="004E077D" w:rsidRPr="00DA7769" w:rsidRDefault="004E077D" w:rsidP="00DA776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A7769">
        <w:rPr>
          <w:rFonts w:ascii="Times New Roman" w:hAnsi="Times New Roman"/>
          <w:b/>
          <w:sz w:val="24"/>
          <w:szCs w:val="24"/>
          <w:lang w:val="uk-UA"/>
        </w:rPr>
        <w:t>Звіт</w:t>
      </w:r>
    </w:p>
    <w:p w:rsidR="004E077D" w:rsidRDefault="004E077D" w:rsidP="00DA776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</w:t>
      </w:r>
      <w:r w:rsidRPr="00DA7769">
        <w:rPr>
          <w:rFonts w:ascii="Times New Roman" w:hAnsi="Times New Roman"/>
          <w:b/>
          <w:sz w:val="24"/>
          <w:szCs w:val="24"/>
          <w:lang w:val="uk-UA"/>
        </w:rPr>
        <w:t xml:space="preserve">ро проведення І етапу Всеукраїнської студентської олімпіади 2015-2016 н.р. </w:t>
      </w:r>
    </w:p>
    <w:p w:rsidR="004E077D" w:rsidRDefault="004E077D" w:rsidP="00DA776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на </w:t>
      </w:r>
      <w:r w:rsidRPr="00DA7769">
        <w:rPr>
          <w:rFonts w:ascii="Times New Roman" w:hAnsi="Times New Roman"/>
          <w:b/>
          <w:sz w:val="24"/>
          <w:szCs w:val="24"/>
          <w:lang w:val="uk-UA"/>
        </w:rPr>
        <w:t>факультет</w:t>
      </w:r>
      <w:r>
        <w:rPr>
          <w:rFonts w:ascii="Times New Roman" w:hAnsi="Times New Roman"/>
          <w:b/>
          <w:sz w:val="24"/>
          <w:szCs w:val="24"/>
          <w:lang w:val="uk-UA"/>
        </w:rPr>
        <w:t>і</w:t>
      </w:r>
      <w:r w:rsidRPr="00DA7769">
        <w:rPr>
          <w:rFonts w:ascii="Times New Roman" w:hAnsi="Times New Roman"/>
          <w:b/>
          <w:sz w:val="24"/>
          <w:szCs w:val="24"/>
          <w:lang w:val="uk-UA"/>
        </w:rPr>
        <w:t xml:space="preserve"> (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в </w:t>
      </w:r>
      <w:r w:rsidRPr="00DA7769">
        <w:rPr>
          <w:rFonts w:ascii="Times New Roman" w:hAnsi="Times New Roman"/>
          <w:b/>
          <w:sz w:val="24"/>
          <w:szCs w:val="24"/>
          <w:lang w:val="uk-UA"/>
        </w:rPr>
        <w:t>ННІ) _______________________________________________________________________________</w:t>
      </w:r>
    </w:p>
    <w:p w:rsidR="004E077D" w:rsidRPr="00DA7769" w:rsidRDefault="004E077D" w:rsidP="00DA776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4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620"/>
        <w:gridCol w:w="1620"/>
        <w:gridCol w:w="1496"/>
        <w:gridCol w:w="1440"/>
        <w:gridCol w:w="1620"/>
        <w:gridCol w:w="1980"/>
        <w:gridCol w:w="2111"/>
        <w:gridCol w:w="2389"/>
      </w:tblGrid>
      <w:tr w:rsidR="004E077D" w:rsidRPr="00FA45AE" w:rsidTr="00850CA7">
        <w:tc>
          <w:tcPr>
            <w:tcW w:w="648" w:type="dxa"/>
            <w:vMerge w:val="restart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№</w:t>
            </w:r>
          </w:p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п/п</w:t>
            </w:r>
          </w:p>
        </w:tc>
        <w:tc>
          <w:tcPr>
            <w:tcW w:w="4736" w:type="dxa"/>
            <w:gridSpan w:val="3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І етап олімпіади проведено з:</w:t>
            </w:r>
          </w:p>
        </w:tc>
        <w:tc>
          <w:tcPr>
            <w:tcW w:w="5040" w:type="dxa"/>
            <w:gridSpan w:val="3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Взяли участь</w:t>
            </w:r>
          </w:p>
        </w:tc>
        <w:tc>
          <w:tcPr>
            <w:tcW w:w="2111" w:type="dxa"/>
            <w:vMerge w:val="restart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Кафедра,</w:t>
            </w:r>
          </w:p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що забезпечує підготовку студентів </w:t>
            </w:r>
          </w:p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до участі у ІІ етапі олімпіади</w:t>
            </w:r>
          </w:p>
        </w:tc>
        <w:tc>
          <w:tcPr>
            <w:tcW w:w="2389" w:type="dxa"/>
            <w:vMerge w:val="restart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Посада та</w:t>
            </w:r>
          </w:p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ПІБ НПП,</w:t>
            </w:r>
          </w:p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який забезпечує підготовку студентів до</w:t>
            </w:r>
          </w:p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участі у ІІ етапі олімпіади</w:t>
            </w:r>
          </w:p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(керівник)</w:t>
            </w:r>
          </w:p>
        </w:tc>
      </w:tr>
      <w:tr w:rsidR="004E077D" w:rsidRPr="00FA45AE" w:rsidTr="00850CA7">
        <w:tc>
          <w:tcPr>
            <w:tcW w:w="648" w:type="dxa"/>
            <w:vMerge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дисципліни</w:t>
            </w: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напряму</w:t>
            </w:r>
          </w:p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підготовки</w:t>
            </w:r>
          </w:p>
        </w:tc>
        <w:tc>
          <w:tcPr>
            <w:tcW w:w="1496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спеціальності</w:t>
            </w:r>
          </w:p>
        </w:tc>
        <w:tc>
          <w:tcPr>
            <w:tcW w:w="144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кількість</w:t>
            </w:r>
          </w:p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учасників</w:t>
            </w: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ОКР (ОС),</w:t>
            </w:r>
          </w:p>
          <w:p w:rsidR="004E077D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</w:t>
            </w: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урс</w:t>
            </w:r>
          </w:p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(рік навчання)</w:t>
            </w:r>
          </w:p>
        </w:tc>
        <w:tc>
          <w:tcPr>
            <w:tcW w:w="198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ПІБ переможців,</w:t>
            </w:r>
          </w:p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які  будуть брати участь у ІІ етапі олімпіади</w:t>
            </w:r>
          </w:p>
        </w:tc>
        <w:tc>
          <w:tcPr>
            <w:tcW w:w="2111" w:type="dxa"/>
            <w:vMerge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389" w:type="dxa"/>
            <w:vMerge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4E077D" w:rsidRPr="001B52B7" w:rsidTr="00850CA7">
        <w:tc>
          <w:tcPr>
            <w:tcW w:w="14924" w:type="dxa"/>
            <w:gridSpan w:val="9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50CA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Факультет (ННІ) _______________________________________________________________________</w:t>
            </w:r>
          </w:p>
        </w:tc>
      </w:tr>
      <w:tr w:rsidR="004E077D" w:rsidRPr="00FA45AE" w:rsidTr="00850CA7">
        <w:tc>
          <w:tcPr>
            <w:tcW w:w="648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96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111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389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4E077D" w:rsidRPr="00FA45AE" w:rsidTr="00850CA7">
        <w:tc>
          <w:tcPr>
            <w:tcW w:w="648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96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111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389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4E077D" w:rsidRPr="00FA45AE" w:rsidTr="00850CA7">
        <w:tc>
          <w:tcPr>
            <w:tcW w:w="648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96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111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389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4E077D" w:rsidRPr="00FA45AE" w:rsidTr="00850CA7">
        <w:tc>
          <w:tcPr>
            <w:tcW w:w="648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96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111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389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4E077D" w:rsidRPr="00FA45AE" w:rsidTr="00850CA7">
        <w:tc>
          <w:tcPr>
            <w:tcW w:w="648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50CA7"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96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111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389" w:type="dxa"/>
            <w:vAlign w:val="center"/>
          </w:tcPr>
          <w:p w:rsidR="004E077D" w:rsidRPr="00850CA7" w:rsidRDefault="004E077D" w:rsidP="00850CA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4E077D" w:rsidRPr="00683978" w:rsidRDefault="004E077D" w:rsidP="00683978">
      <w:pPr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4E077D" w:rsidRDefault="004E077D" w:rsidP="00174B65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E077D" w:rsidRPr="00174B65" w:rsidRDefault="004E077D" w:rsidP="00174B65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74B65">
        <w:rPr>
          <w:rFonts w:ascii="Times New Roman" w:hAnsi="Times New Roman"/>
          <w:b/>
          <w:sz w:val="24"/>
          <w:szCs w:val="24"/>
          <w:lang w:val="uk-UA"/>
        </w:rPr>
        <w:t>Декан факультету (директор ННІ ___________________ (__________________)</w:t>
      </w:r>
    </w:p>
    <w:p w:rsidR="004E077D" w:rsidRPr="00EB1DBC" w:rsidRDefault="004E077D">
      <w:pPr>
        <w:rPr>
          <w:rFonts w:ascii="Times New Roman" w:hAnsi="Times New Roman"/>
          <w:sz w:val="28"/>
          <w:szCs w:val="28"/>
          <w:lang w:val="uk-UA"/>
        </w:rPr>
      </w:pPr>
    </w:p>
    <w:p w:rsidR="004E077D" w:rsidRPr="00EB1DBC" w:rsidRDefault="004E077D">
      <w:pPr>
        <w:rPr>
          <w:rFonts w:ascii="Times New Roman" w:hAnsi="Times New Roman"/>
          <w:sz w:val="28"/>
          <w:szCs w:val="28"/>
          <w:lang w:val="uk-UA"/>
        </w:rPr>
      </w:pPr>
    </w:p>
    <w:sectPr w:rsidR="004E077D" w:rsidRPr="00EB1DBC" w:rsidSect="0068397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1DBC"/>
    <w:rsid w:val="00124A25"/>
    <w:rsid w:val="00174B65"/>
    <w:rsid w:val="00190C41"/>
    <w:rsid w:val="001B52B7"/>
    <w:rsid w:val="002927CE"/>
    <w:rsid w:val="002E73D4"/>
    <w:rsid w:val="00306B26"/>
    <w:rsid w:val="003D4EA5"/>
    <w:rsid w:val="00403E67"/>
    <w:rsid w:val="00491830"/>
    <w:rsid w:val="004E077D"/>
    <w:rsid w:val="0050225E"/>
    <w:rsid w:val="00554D47"/>
    <w:rsid w:val="005958D6"/>
    <w:rsid w:val="005B609E"/>
    <w:rsid w:val="005D0F4D"/>
    <w:rsid w:val="00683978"/>
    <w:rsid w:val="006E20B7"/>
    <w:rsid w:val="006F3F61"/>
    <w:rsid w:val="00732112"/>
    <w:rsid w:val="007F68D5"/>
    <w:rsid w:val="00850CA7"/>
    <w:rsid w:val="00892993"/>
    <w:rsid w:val="0091559F"/>
    <w:rsid w:val="009E7A53"/>
    <w:rsid w:val="00A14BE8"/>
    <w:rsid w:val="00A26B1C"/>
    <w:rsid w:val="00A468F5"/>
    <w:rsid w:val="00BC34F1"/>
    <w:rsid w:val="00BD73A4"/>
    <w:rsid w:val="00CA4970"/>
    <w:rsid w:val="00CF008A"/>
    <w:rsid w:val="00D008CE"/>
    <w:rsid w:val="00D37F70"/>
    <w:rsid w:val="00D54671"/>
    <w:rsid w:val="00D85FFF"/>
    <w:rsid w:val="00DA26A3"/>
    <w:rsid w:val="00DA7769"/>
    <w:rsid w:val="00DC2A34"/>
    <w:rsid w:val="00E34383"/>
    <w:rsid w:val="00E36FE3"/>
    <w:rsid w:val="00EA28E1"/>
    <w:rsid w:val="00EB1DBC"/>
    <w:rsid w:val="00EB5104"/>
    <w:rsid w:val="00ED24E2"/>
    <w:rsid w:val="00FA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6A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B1D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1</Pages>
  <Words>118</Words>
  <Characters>679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організацію підготовки студентів юридичного факультету до участі в другому етапі студентської олімпіади</dc:title>
  <dc:subject/>
  <dc:creator>Admin</dc:creator>
  <cp:keywords/>
  <dc:description/>
  <cp:lastModifiedBy>Trakay</cp:lastModifiedBy>
  <cp:revision>8</cp:revision>
  <cp:lastPrinted>2016-02-04T08:56:00Z</cp:lastPrinted>
  <dcterms:created xsi:type="dcterms:W3CDTF">2015-10-05T09:29:00Z</dcterms:created>
  <dcterms:modified xsi:type="dcterms:W3CDTF">2016-02-04T09:15:00Z</dcterms:modified>
</cp:coreProperties>
</file>